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0285" w:rsidRDefault="00DA0285" w:rsidP="00DA02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LEGH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DA0285" w:rsidRDefault="00DA0285" w:rsidP="00DA02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A0285" w:rsidRDefault="00DA0285" w:rsidP="00DA02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A0285" w:rsidRDefault="00DA0285" w:rsidP="00DA02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Nov.1433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Wolverhampton,</w:t>
      </w:r>
    </w:p>
    <w:p w:rsidR="00DA0285" w:rsidRDefault="00DA0285" w:rsidP="00DA02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Staffordshire, into land of the late John Hampton of </w:t>
      </w:r>
      <w:proofErr w:type="spellStart"/>
      <w:r>
        <w:rPr>
          <w:rFonts w:ascii="Times New Roman" w:hAnsi="Times New Roman" w:cs="Times New Roman"/>
          <w:sz w:val="24"/>
          <w:szCs w:val="24"/>
        </w:rPr>
        <w:t>Stourton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DA0285" w:rsidRDefault="00DA0285" w:rsidP="00DA02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24-149)</w:t>
      </w:r>
    </w:p>
    <w:p w:rsidR="00DA0285" w:rsidRDefault="00DA0285" w:rsidP="00DA02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A0285" w:rsidRDefault="00DA0285" w:rsidP="00DA02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A0285" w:rsidRPr="003C5EB6" w:rsidRDefault="00DA0285" w:rsidP="00DA02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May 2016</w:t>
      </w:r>
    </w:p>
    <w:p w:rsidR="006B2F86" w:rsidRPr="00DA0285" w:rsidRDefault="00DA028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DA028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0285" w:rsidRDefault="00DA0285" w:rsidP="00E71FC3">
      <w:pPr>
        <w:spacing w:after="0" w:line="240" w:lineRule="auto"/>
      </w:pPr>
      <w:r>
        <w:separator/>
      </w:r>
    </w:p>
  </w:endnote>
  <w:endnote w:type="continuationSeparator" w:id="0">
    <w:p w:rsidR="00DA0285" w:rsidRDefault="00DA028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0285" w:rsidRDefault="00DA0285" w:rsidP="00E71FC3">
      <w:pPr>
        <w:spacing w:after="0" w:line="240" w:lineRule="auto"/>
      </w:pPr>
      <w:r>
        <w:separator/>
      </w:r>
    </w:p>
  </w:footnote>
  <w:footnote w:type="continuationSeparator" w:id="0">
    <w:p w:rsidR="00DA0285" w:rsidRDefault="00DA028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285"/>
    <w:rsid w:val="00AB52E8"/>
    <w:rsid w:val="00B16D3F"/>
    <w:rsid w:val="00DA028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11EAE"/>
  <w15:chartTrackingRefBased/>
  <w15:docId w15:val="{F82958DC-895E-4A12-91E3-153E80386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2016-05-06T20:19:00Z</dcterms:created>
  <dcterms:modified xsi:type="dcterms:W3CDTF">2016-05-06T20:20:00Z</dcterms:modified>
</cp:coreProperties>
</file>